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573"/>
      </w:tblGrid>
      <w:tr w:rsidR="002F054A" w:rsidRPr="003B7C5A" w:rsidTr="00BE16DE">
        <w:trPr>
          <w:trHeight w:val="617"/>
          <w:tblHeader/>
        </w:trPr>
        <w:tc>
          <w:tcPr>
            <w:tcW w:w="9385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B76E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4526AF" w:rsidRPr="003B7C5A" w:rsidTr="00BE16DE">
        <w:trPr>
          <w:trHeight w:val="477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26AF" w:rsidRPr="004526AF" w:rsidRDefault="004526AF" w:rsidP="004526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2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452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52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452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26AF" w:rsidRPr="004526AF" w:rsidRDefault="004526AF" w:rsidP="004526AF">
            <w:pPr>
              <w:rPr>
                <w:sz w:val="32"/>
                <w:szCs w:val="32"/>
              </w:rPr>
            </w:pPr>
            <w:r w:rsidRPr="004526A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สถาบันการศึกษาสามารถใช้งานได้อย่างต่อเน</w:t>
            </w:r>
            <w:r w:rsidRPr="004526AF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ื่</w:t>
            </w:r>
            <w:r w:rsidRPr="004526A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อง (เฉพาะแกนหลัก)</w:t>
            </w:r>
          </w:p>
        </w:tc>
      </w:tr>
      <w:tr w:rsidR="002F054A" w:rsidRPr="003B7C5A" w:rsidTr="00BE16DE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400202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002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รองศาสตราจารย์สมศักดิ์ มิตะถา</w:t>
            </w:r>
          </w:p>
        </w:tc>
        <w:tc>
          <w:tcPr>
            <w:tcW w:w="3573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E1E5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7E1E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1E5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232</w:t>
            </w:r>
            <w:r w:rsidR="007E1E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0020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4000 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 w:rsidR="0040020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</w:tc>
      </w:tr>
      <w:tr w:rsidR="002F054A" w:rsidRPr="003B7C5A" w:rsidTr="00BE16DE">
        <w:tc>
          <w:tcPr>
            <w:tcW w:w="5812" w:type="dxa"/>
            <w:gridSpan w:val="2"/>
            <w:tcBorders>
              <w:right w:val="nil"/>
            </w:tcBorders>
          </w:tcPr>
          <w:p w:rsidR="00400202" w:rsidRDefault="002F054A" w:rsidP="0040020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00202" w:rsidRPr="00C145D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นายสุพัชรพงษ์ บัวนาค</w:t>
            </w:r>
          </w:p>
          <w:p w:rsidR="006707C3" w:rsidRDefault="006707C3" w:rsidP="006707C3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นายวิฑิต สัพพัญญวิทย์</w:t>
            </w:r>
          </w:p>
          <w:p w:rsidR="006C7B37" w:rsidRPr="006707C3" w:rsidRDefault="006707C3" w:rsidP="006707C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นางสาวลักษณา ภูศรี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573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E1E5B" w:rsidRPr="007E1E5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7E1E5B" w:rsidRPr="007E1E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1E5B" w:rsidRPr="007E1E5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232</w:t>
            </w:r>
            <w:r w:rsidR="007E1E5B" w:rsidRPr="007E1E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1E5B" w:rsidRPr="007E1E5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4000 </w:t>
            </w:r>
            <w:r w:rsidR="007E1E5B" w:rsidRPr="007E1E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ต่อ </w:t>
            </w:r>
            <w:r w:rsidR="007E1E5B" w:rsidRPr="007E1E5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  <w:p w:rsidR="007E1E5B" w:rsidRDefault="007E1E5B" w:rsidP="007E1E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7E1E5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7E1E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E1E5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232</w:t>
            </w:r>
            <w:r w:rsidRPr="007E1E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E1E5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4000 </w:t>
            </w:r>
            <w:r w:rsidRPr="007E1E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ต่อ </w:t>
            </w:r>
            <w:r w:rsidRPr="007E1E5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  <w:p w:rsidR="006C7B37" w:rsidRPr="007E1E5B" w:rsidRDefault="007E1E5B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7E1E5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7E1E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E1E5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232</w:t>
            </w:r>
            <w:r w:rsidRPr="007E1E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E1E5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4000 </w:t>
            </w:r>
            <w:r w:rsidRPr="007E1E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ต่อ </w:t>
            </w:r>
            <w:r w:rsidRPr="007E1E5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</w:tc>
      </w:tr>
      <w:tr w:rsidR="002F054A" w:rsidRPr="003B7C5A" w:rsidTr="00BE16DE">
        <w:trPr>
          <w:trHeight w:val="12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60B00" w:rsidRPr="006C7B37" w:rsidRDefault="006C7B37" w:rsidP="007E1E5B">
            <w:pPr>
              <w:tabs>
                <w:tab w:val="left" w:pos="626"/>
              </w:tabs>
              <w:ind w:firstLine="357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260B00"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ร้อยละของ</w:t>
            </w:r>
            <w:r w:rsidR="00260B00"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สถาบันการศึกษา</w:t>
            </w:r>
            <w:r w:rsidR="00260B00"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ที่สามารถใช้งานเครือข่ายสารสนเทศเพื่อพัฒนาการศึกษา </w:t>
            </w:r>
            <w:r w:rsidR="00260B00"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(เฉพาะแกนหลัก)</w:t>
            </w:r>
            <w:r w:rsidR="00260B00"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E1E5B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260B00"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ได้อย่างต่อเนื่อง</w:t>
            </w:r>
            <w:r w:rsidR="00260B00"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60B00"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</w:t>
            </w:r>
            <w:r w:rsidR="00260B00"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บประมาณ </w:t>
            </w:r>
            <w:r w:rsidR="00260B00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="00260B00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="00260B00" w:rsidRPr="007043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เทียบกับปีงบประมาณ</w:t>
            </w:r>
            <w:r w:rsidR="00260B00"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พ.ศ.</w:t>
            </w:r>
            <w:r w:rsidR="00260B00" w:rsidRPr="007043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="00260B00">
              <w:rPr>
                <w:rFonts w:ascii="TH SarabunPSK" w:hAnsi="TH SarabunPSK" w:cs="TH SarabunPSK"/>
                <w:sz w:val="30"/>
                <w:szCs w:val="30"/>
              </w:rPr>
              <w:t>62</w:t>
            </w:r>
          </w:p>
        </w:tc>
      </w:tr>
      <w:tr w:rsidR="002F054A" w:rsidRPr="003B7C5A" w:rsidTr="00BE16DE">
        <w:trPr>
          <w:trHeight w:val="3254"/>
        </w:trPr>
        <w:tc>
          <w:tcPr>
            <w:tcW w:w="9385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707C3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07C3" w:rsidRPr="00F108FD" w:rsidRDefault="006707C3" w:rsidP="006707C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3" w:rsidRPr="00476F20" w:rsidRDefault="006707C3" w:rsidP="006707C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86</w:t>
                  </w:r>
                </w:p>
              </w:tc>
            </w:tr>
            <w:tr w:rsidR="006707C3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07C3" w:rsidRPr="00F108FD" w:rsidRDefault="006707C3" w:rsidP="006707C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3" w:rsidRPr="00476F20" w:rsidRDefault="006707C3" w:rsidP="006707C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89</w:t>
                  </w:r>
                </w:p>
              </w:tc>
            </w:tr>
            <w:tr w:rsidR="006707C3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07C3" w:rsidRPr="00F108FD" w:rsidRDefault="006707C3" w:rsidP="006707C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3" w:rsidRPr="00476F20" w:rsidRDefault="006707C3" w:rsidP="006707C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92</w:t>
                  </w:r>
                </w:p>
              </w:tc>
            </w:tr>
            <w:tr w:rsidR="006707C3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07C3" w:rsidRPr="00F108FD" w:rsidRDefault="006707C3" w:rsidP="006707C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3" w:rsidRPr="00476F20" w:rsidRDefault="006707C3" w:rsidP="006707C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95</w:t>
                  </w:r>
                </w:p>
              </w:tc>
            </w:tr>
            <w:tr w:rsidR="006707C3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07C3" w:rsidRPr="00F108FD" w:rsidRDefault="006707C3" w:rsidP="006707C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3" w:rsidRPr="00476F20" w:rsidRDefault="006707C3" w:rsidP="006707C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98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7E1E5B">
        <w:trPr>
          <w:trHeight w:val="2413"/>
        </w:trPr>
        <w:tc>
          <w:tcPr>
            <w:tcW w:w="9385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1"/>
              <w:gridCol w:w="1326"/>
              <w:gridCol w:w="1226"/>
              <w:gridCol w:w="1134"/>
              <w:gridCol w:w="1266"/>
            </w:tblGrid>
            <w:tr w:rsidR="002F054A" w:rsidRPr="003B7C5A" w:rsidTr="002E0E22">
              <w:trPr>
                <w:trHeight w:val="902"/>
                <w:jc w:val="center"/>
              </w:trPr>
              <w:tc>
                <w:tcPr>
                  <w:tcW w:w="430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32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2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2E0E22">
              <w:trPr>
                <w:trHeight w:val="1027"/>
                <w:jc w:val="center"/>
              </w:trPr>
              <w:tc>
                <w:tcPr>
                  <w:tcW w:w="4301" w:type="dxa"/>
                </w:tcPr>
                <w:p w:rsidR="004032BC" w:rsidRPr="007E1E5B" w:rsidRDefault="00715346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E1E5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สถาบันการศึกษาสามารถใช้งานได้อย่างต่อ</w:t>
                  </w:r>
                  <w:r w:rsidRPr="007E1E5B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เนื่อง</w:t>
                  </w:r>
                  <w:r w:rsidRPr="007E1E5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(เฉพาะแกนหลัก)</w:t>
                  </w:r>
                </w:p>
              </w:tc>
              <w:tc>
                <w:tcPr>
                  <w:tcW w:w="1326" w:type="dxa"/>
                </w:tcPr>
                <w:p w:rsidR="004032BC" w:rsidRPr="007E1E5B" w:rsidRDefault="007E1E5B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7E1E5B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2E0E22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260B00" w:rsidRPr="007E1E5B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12.5</w:t>
                  </w:r>
                </w:p>
              </w:tc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1E5B" w:rsidRPr="007E1E5B" w:rsidRDefault="00715346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E1E5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032BC" w:rsidRPr="007E1E5B" w:rsidRDefault="007E1E5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E1E5B">
                    <w:rPr>
                      <w:rFonts w:ascii="TH SarabunPSK" w:hAnsi="TH SarabunPSK" w:cs="TH SarabunPSK"/>
                      <w:sz w:val="30"/>
                      <w:szCs w:val="30"/>
                    </w:rPr>
                    <w:t>97</w:t>
                  </w:r>
                  <w:r w:rsidRPr="007E1E5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Pr="007E1E5B">
                    <w:rPr>
                      <w:rFonts w:ascii="TH SarabunPSK" w:hAnsi="TH SarabunPSK" w:cs="TH SarabunPSK"/>
                      <w:sz w:val="30"/>
                      <w:szCs w:val="30"/>
                    </w:rPr>
                    <w:t>73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7E1E5B" w:rsidRDefault="007E1E5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E1E5B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 w:rsidRPr="007E1E5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Pr="007E1E5B">
                    <w:rPr>
                      <w:rFonts w:ascii="TH SarabunPSK" w:hAnsi="TH SarabunPSK" w:cs="TH SarabunPSK"/>
                      <w:sz w:val="30"/>
                      <w:szCs w:val="30"/>
                    </w:rPr>
                    <w:t>91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7E1E5B" w:rsidRDefault="007E1E5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E1E5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0.6137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7E1E5B">
        <w:trPr>
          <w:trHeight w:val="3241"/>
        </w:trPr>
        <w:tc>
          <w:tcPr>
            <w:tcW w:w="9385" w:type="dxa"/>
            <w:gridSpan w:val="3"/>
          </w:tcPr>
          <w:p w:rsidR="00A23570" w:rsidRDefault="003B7C5A" w:rsidP="002E0E2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E1E5B" w:rsidRPr="007E1E5B" w:rsidRDefault="00BE16DE" w:rsidP="007E1E5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23570" w:rsidRPr="007E1E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เป้าหมายการดำเนินการในปีงบประมาณ พ.ศ. </w:t>
            </w:r>
            <w:r w:rsidR="00A23570" w:rsidRPr="007E1E5B">
              <w:rPr>
                <w:rFonts w:ascii="TH SarabunPSK" w:hAnsi="TH SarabunPSK" w:cs="TH SarabunPSK"/>
                <w:sz w:val="30"/>
                <w:szCs w:val="30"/>
              </w:rPr>
              <w:t>2562</w:t>
            </w:r>
            <w:r w:rsidR="00A23570" w:rsidRPr="007E1E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ร้อยละของสถาบันการศึกษาสามารถใช้งานได้อย่างต่อเนื่อง (เฉพาะเครือข่ายแกนหลัก) ร้อยละ </w:t>
            </w:r>
            <w:r w:rsidR="00A23570" w:rsidRPr="007E1E5B">
              <w:rPr>
                <w:rFonts w:ascii="TH SarabunPSK" w:hAnsi="TH SarabunPSK" w:cs="TH SarabunPSK"/>
                <w:sz w:val="30"/>
                <w:szCs w:val="30"/>
              </w:rPr>
              <w:t>98</w:t>
            </w:r>
            <w:r w:rsidR="00A23570" w:rsidRPr="007E1E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ผลการดำเนินการ</w:t>
            </w:r>
            <w:r w:rsidR="007E1E5B" w:rsidRPr="007E1E5B">
              <w:rPr>
                <w:rFonts w:ascii="TH SarabunPSK" w:hAnsi="TH SarabunPSK" w:cs="TH SarabunPSK"/>
                <w:sz w:val="30"/>
                <w:szCs w:val="30"/>
                <w:cs/>
              </w:rPr>
              <w:t>ในไตรมาส 3</w:t>
            </w:r>
            <w:r w:rsidR="00A23570" w:rsidRPr="007E1E5B">
              <w:rPr>
                <w:rFonts w:ascii="TH SarabunPSK" w:hAnsi="TH SarabunPSK" w:cs="TH SarabunPSK"/>
                <w:spacing w:val="-20"/>
                <w:sz w:val="30"/>
                <w:szCs w:val="30"/>
                <w:cs/>
              </w:rPr>
              <w:t xml:space="preserve"> </w:t>
            </w:r>
            <w:r w:rsidR="007E1E5B" w:rsidRPr="007E1E5B">
              <w:rPr>
                <w:rFonts w:ascii="TH SarabunPSK" w:hAnsi="TH SarabunPSK" w:cs="TH SarabunPSK"/>
                <w:sz w:val="30"/>
                <w:szCs w:val="30"/>
                <w:cs/>
              </w:rPr>
              <w:t>(ตั้งแต่เดือนเมษายน – เดือนมิถุนายน 2562</w:t>
            </w:r>
            <w:r w:rsidR="00A23570" w:rsidRPr="007E1E5B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7E1E5B" w:rsidRPr="007E1E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ดังนี้</w:t>
            </w:r>
          </w:p>
          <w:p w:rsidR="007E1E5B" w:rsidRPr="007E1E5B" w:rsidRDefault="007E1E5B" w:rsidP="007E1E5B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1E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เดือนเมษายน 2562 </w:t>
            </w:r>
            <w:r w:rsidR="00A23570" w:rsidRPr="007E1E5B">
              <w:rPr>
                <w:rFonts w:ascii="TH SarabunPSK" w:hAnsi="TH SarabunPSK" w:cs="TH SarabunPSK"/>
                <w:sz w:val="30"/>
                <w:szCs w:val="30"/>
                <w:cs/>
              </w:rPr>
              <w:t>คิดเป็นร้อยละ</w:t>
            </w:r>
            <w:r w:rsidRPr="007E1E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E1E5B">
              <w:rPr>
                <w:rFonts w:ascii="TH SarabunPSK" w:hAnsi="TH SarabunPSK" w:cs="TH SarabunPSK"/>
                <w:sz w:val="30"/>
                <w:szCs w:val="30"/>
              </w:rPr>
              <w:t>97</w:t>
            </w:r>
            <w:r w:rsidRPr="007E1E5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E1E5B">
              <w:rPr>
                <w:rFonts w:ascii="TH SarabunPSK" w:hAnsi="TH SarabunPSK" w:cs="TH SarabunPSK"/>
                <w:sz w:val="30"/>
                <w:szCs w:val="30"/>
              </w:rPr>
              <w:t>50</w:t>
            </w:r>
          </w:p>
          <w:p w:rsidR="007E1E5B" w:rsidRPr="007E1E5B" w:rsidRDefault="007E1E5B" w:rsidP="007E1E5B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7E1E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เดือนพฤษภาคม </w:t>
            </w:r>
            <w:r w:rsidRPr="007E1E5B">
              <w:rPr>
                <w:rFonts w:ascii="TH SarabunPSK" w:hAnsi="TH SarabunPSK" w:cs="TH SarabunPSK"/>
                <w:sz w:val="30"/>
                <w:szCs w:val="30"/>
              </w:rPr>
              <w:t>2562</w:t>
            </w:r>
            <w:r w:rsidRPr="007E1E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คิดเป็นร้อยละ </w:t>
            </w:r>
            <w:r w:rsidRPr="007E1E5B">
              <w:rPr>
                <w:rFonts w:ascii="TH SarabunPSK" w:hAnsi="TH SarabunPSK" w:cs="TH SarabunPSK"/>
                <w:sz w:val="30"/>
                <w:szCs w:val="30"/>
              </w:rPr>
              <w:t>97</w:t>
            </w:r>
            <w:r w:rsidRPr="007E1E5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E1E5B">
              <w:rPr>
                <w:rFonts w:ascii="TH SarabunPSK" w:hAnsi="TH SarabunPSK" w:cs="TH SarabunPSK"/>
                <w:sz w:val="30"/>
                <w:szCs w:val="30"/>
              </w:rPr>
              <w:t>71</w:t>
            </w:r>
          </w:p>
          <w:p w:rsidR="007E1E5B" w:rsidRPr="007E1E5B" w:rsidRDefault="007E1E5B" w:rsidP="007E1E5B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7E1E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เดือนมิถุนายน </w:t>
            </w:r>
            <w:r w:rsidRPr="007E1E5B">
              <w:rPr>
                <w:rFonts w:ascii="TH SarabunPSK" w:hAnsi="TH SarabunPSK" w:cs="TH SarabunPSK"/>
                <w:sz w:val="30"/>
                <w:szCs w:val="30"/>
              </w:rPr>
              <w:t>2562</w:t>
            </w:r>
            <w:r w:rsidRPr="007E1E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คิดเป็นร้อยละ </w:t>
            </w:r>
            <w:r w:rsidRPr="007E1E5B">
              <w:rPr>
                <w:rFonts w:ascii="TH SarabunPSK" w:hAnsi="TH SarabunPSK" w:cs="TH SarabunPSK"/>
                <w:sz w:val="30"/>
                <w:szCs w:val="30"/>
              </w:rPr>
              <w:t>97</w:t>
            </w:r>
            <w:r w:rsidRPr="007E1E5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E1E5B">
              <w:rPr>
                <w:rFonts w:ascii="TH SarabunPSK" w:hAnsi="TH SarabunPSK" w:cs="TH SarabunPSK"/>
                <w:sz w:val="30"/>
                <w:szCs w:val="30"/>
              </w:rPr>
              <w:t>98</w:t>
            </w:r>
          </w:p>
          <w:p w:rsidR="000A5220" w:rsidRPr="007E1E5B" w:rsidRDefault="00A23570" w:rsidP="007E1E5B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E1E5B">
              <w:rPr>
                <w:rFonts w:ascii="TH SarabunPSK" w:hAnsi="TH SarabunPSK" w:cs="TH SarabunPSK"/>
                <w:sz w:val="30"/>
                <w:szCs w:val="30"/>
                <w:cs/>
              </w:rPr>
              <w:t>คิดเฉลี่ย</w:t>
            </w:r>
            <w:r w:rsidR="007E1E5B" w:rsidRPr="007E1E5B">
              <w:rPr>
                <w:rFonts w:ascii="TH SarabunPSK" w:hAnsi="TH SarabunPSK" w:cs="TH SarabunPSK"/>
                <w:sz w:val="30"/>
                <w:szCs w:val="30"/>
              </w:rPr>
              <w:t xml:space="preserve"> 3</w:t>
            </w:r>
            <w:r w:rsidRPr="007E1E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E1E5B" w:rsidRPr="007E1E5B">
              <w:rPr>
                <w:rFonts w:ascii="TH SarabunPSK" w:hAnsi="TH SarabunPSK" w:cs="TH SarabunPSK"/>
                <w:sz w:val="30"/>
                <w:szCs w:val="30"/>
                <w:cs/>
              </w:rPr>
              <w:t>เดือน</w:t>
            </w:r>
            <w:r w:rsidRPr="007E1E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E1E5B" w:rsidRPr="007E1E5B">
              <w:rPr>
                <w:rFonts w:ascii="TH SarabunPSK" w:hAnsi="TH SarabunPSK" w:cs="TH SarabunPSK"/>
                <w:sz w:val="30"/>
                <w:szCs w:val="30"/>
                <w:cs/>
              </w:rPr>
              <w:t>คิดเป็น</w:t>
            </w:r>
            <w:r w:rsidRPr="007E1E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7E1E5B" w:rsidRPr="007E1E5B">
              <w:rPr>
                <w:rFonts w:ascii="TH SarabunPSK" w:hAnsi="TH SarabunPSK" w:cs="TH SarabunPSK"/>
                <w:sz w:val="30"/>
                <w:szCs w:val="30"/>
              </w:rPr>
              <w:t>97</w:t>
            </w:r>
            <w:r w:rsidR="007E1E5B" w:rsidRPr="007E1E5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E1E5B" w:rsidRPr="007E1E5B">
              <w:rPr>
                <w:rFonts w:ascii="TH SarabunPSK" w:hAnsi="TH SarabunPSK" w:cs="TH SarabunPSK"/>
                <w:sz w:val="30"/>
                <w:szCs w:val="30"/>
              </w:rPr>
              <w:t>73</w:t>
            </w:r>
          </w:p>
        </w:tc>
      </w:tr>
      <w:tr w:rsidR="003B7C5A" w:rsidRPr="003B7C5A" w:rsidTr="00BE16DE">
        <w:trPr>
          <w:trHeight w:val="841"/>
        </w:trPr>
        <w:tc>
          <w:tcPr>
            <w:tcW w:w="9385" w:type="dxa"/>
            <w:gridSpan w:val="3"/>
          </w:tcPr>
          <w:p w:rsidR="007E1E5B" w:rsidRDefault="003B7C5A" w:rsidP="007E1E5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7E1E5B" w:rsidRDefault="007E1E5B" w:rsidP="007E1E5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E7FD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7E1E5B" w:rsidRPr="00950334" w:rsidRDefault="007E1E5B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2E0E22">
        <w:trPr>
          <w:trHeight w:val="1433"/>
        </w:trPr>
        <w:tc>
          <w:tcPr>
            <w:tcW w:w="9385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2E0E22" w:rsidRDefault="00BE16DE" w:rsidP="00BE16DE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THSarabunPSK" w:cs="THSarabunPSK"/>
                <w:color w:val="000000"/>
                <w:sz w:val="32"/>
                <w:szCs w:val="32"/>
                <w:cs/>
              </w:rPr>
              <w:tab/>
            </w:r>
            <w:r w:rsidR="008E29D8" w:rsidRPr="002E0E22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สถาบันการศึกษาไม่สามารถใช้งานเครือข่ายได้เต็มประสิทธิภาพ เนื่องจาก การจัดจ้างบำรุงรักษาอุปกรณ์ระบบเครือข่าย และเครือข่ายสัญญาณเคเบิลใยแก้วนำแสงล่าช้ากว่ากำหนด (ตั้งแต่เดือนตุลาคม 2561 – เดือนมีนาคม 2562)</w:t>
            </w:r>
          </w:p>
        </w:tc>
      </w:tr>
      <w:tr w:rsidR="002F054A" w:rsidRPr="003B7C5A" w:rsidTr="002E0E22">
        <w:trPr>
          <w:trHeight w:val="1103"/>
        </w:trPr>
        <w:tc>
          <w:tcPr>
            <w:tcW w:w="9385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BE16DE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4E7FDB" w:rsidRPr="002D68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 </w:t>
            </w:r>
            <w:r w:rsidR="004E7FDB" w:rsidRPr="002D68EC">
              <w:rPr>
                <w:rFonts w:ascii="TH SarabunPSK" w:hAnsi="TH SarabunPSK" w:cs="TH SarabunPSK"/>
                <w:sz w:val="32"/>
                <w:szCs w:val="32"/>
              </w:rPr>
              <w:t xml:space="preserve">Network monitoring </w:t>
            </w:r>
            <w:r w:rsidR="004E7FDB" w:rsidRPr="002D68EC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เครือข่ายแกนหลัก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D0BB2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63E" w:rsidRDefault="0037763E">
      <w:r>
        <w:separator/>
      </w:r>
    </w:p>
  </w:endnote>
  <w:endnote w:type="continuationSeparator" w:id="0">
    <w:p w:rsidR="0037763E" w:rsidRDefault="00377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63E" w:rsidRDefault="0037763E">
      <w:r>
        <w:separator/>
      </w:r>
    </w:p>
  </w:footnote>
  <w:footnote w:type="continuationSeparator" w:id="0">
    <w:p w:rsidR="0037763E" w:rsidRDefault="00377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E039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0020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SoT4I1cEAAB/DAAADgAAAAAA&#10;AAAAAAAAAAA8AgAAZHJzL2Uyb0RvYy54bWxQSwECLQAKAAAAAAAAACEArVvTCb0YAAC9GAAAFQAA&#10;AAAAAAAAAAAAAAC/BgAAZHJzL21lZGlhL2ltYWdlMS5qcGVnUEsBAi0AFAAGAAgAAAAhAAyg/27h&#10;AAAACQEAAA8AAAAAAAAAAAAAAAAArx8AAGRycy9kb3ducmV2LnhtbFBLAQItABQABgAIAAAAIQBY&#10;YLMbugAAACIBAAAZAAAAAAAAAAAAAAAAAL0gAABkcnMvX3JlbHMvZTJvRG9jLnhtbC5yZWxz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E039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0020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44430A0"/>
    <w:multiLevelType w:val="hybridMultilevel"/>
    <w:tmpl w:val="1F380C38"/>
    <w:lvl w:ilvl="0" w:tplc="9BD00488"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2F3284D"/>
    <w:multiLevelType w:val="hybridMultilevel"/>
    <w:tmpl w:val="CA28FF30"/>
    <w:lvl w:ilvl="0" w:tplc="1A126E2A">
      <w:numFmt w:val="bullet"/>
      <w:lvlText w:val="-"/>
      <w:lvlJc w:val="left"/>
      <w:pPr>
        <w:ind w:left="108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05DEC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579"/>
    <w:rsid w:val="000D3B60"/>
    <w:rsid w:val="000D55E0"/>
    <w:rsid w:val="000D6395"/>
    <w:rsid w:val="000E05F0"/>
    <w:rsid w:val="000E60D4"/>
    <w:rsid w:val="00106E78"/>
    <w:rsid w:val="0012187F"/>
    <w:rsid w:val="00130734"/>
    <w:rsid w:val="00135353"/>
    <w:rsid w:val="00154194"/>
    <w:rsid w:val="00156D98"/>
    <w:rsid w:val="00157916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1427B"/>
    <w:rsid w:val="00235C19"/>
    <w:rsid w:val="00251664"/>
    <w:rsid w:val="00254B64"/>
    <w:rsid w:val="00260B00"/>
    <w:rsid w:val="002632AB"/>
    <w:rsid w:val="00266EF2"/>
    <w:rsid w:val="002847E9"/>
    <w:rsid w:val="002D07A9"/>
    <w:rsid w:val="002D0BB2"/>
    <w:rsid w:val="002D0F9B"/>
    <w:rsid w:val="002D2958"/>
    <w:rsid w:val="002D67F4"/>
    <w:rsid w:val="002E0394"/>
    <w:rsid w:val="002E0E22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7763E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0202"/>
    <w:rsid w:val="004032BC"/>
    <w:rsid w:val="00420AFB"/>
    <w:rsid w:val="00426790"/>
    <w:rsid w:val="004306B6"/>
    <w:rsid w:val="0043284A"/>
    <w:rsid w:val="00436A70"/>
    <w:rsid w:val="00443E73"/>
    <w:rsid w:val="004526AF"/>
    <w:rsid w:val="00453A01"/>
    <w:rsid w:val="004572D8"/>
    <w:rsid w:val="004640F2"/>
    <w:rsid w:val="00466391"/>
    <w:rsid w:val="00487609"/>
    <w:rsid w:val="00490606"/>
    <w:rsid w:val="004B1D7E"/>
    <w:rsid w:val="004C323F"/>
    <w:rsid w:val="004C3B2B"/>
    <w:rsid w:val="004C5E52"/>
    <w:rsid w:val="004E7FDB"/>
    <w:rsid w:val="005047DE"/>
    <w:rsid w:val="00516FD7"/>
    <w:rsid w:val="005437F6"/>
    <w:rsid w:val="00546DE3"/>
    <w:rsid w:val="00554A5F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1410"/>
    <w:rsid w:val="00642568"/>
    <w:rsid w:val="00642748"/>
    <w:rsid w:val="00665601"/>
    <w:rsid w:val="006707C3"/>
    <w:rsid w:val="00680463"/>
    <w:rsid w:val="00682347"/>
    <w:rsid w:val="00690952"/>
    <w:rsid w:val="00697954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5346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1E5B"/>
    <w:rsid w:val="007E6D75"/>
    <w:rsid w:val="007F194B"/>
    <w:rsid w:val="007F3961"/>
    <w:rsid w:val="007F7EA2"/>
    <w:rsid w:val="00802C6A"/>
    <w:rsid w:val="00815B1B"/>
    <w:rsid w:val="00827CB3"/>
    <w:rsid w:val="008328CD"/>
    <w:rsid w:val="0084122D"/>
    <w:rsid w:val="00841369"/>
    <w:rsid w:val="00841D3C"/>
    <w:rsid w:val="00842154"/>
    <w:rsid w:val="00846868"/>
    <w:rsid w:val="008503D5"/>
    <w:rsid w:val="00854223"/>
    <w:rsid w:val="00856178"/>
    <w:rsid w:val="00857347"/>
    <w:rsid w:val="00860129"/>
    <w:rsid w:val="00870555"/>
    <w:rsid w:val="00873FDD"/>
    <w:rsid w:val="0087746A"/>
    <w:rsid w:val="008A4E84"/>
    <w:rsid w:val="008B76E9"/>
    <w:rsid w:val="008D27EB"/>
    <w:rsid w:val="008E29D8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23570"/>
    <w:rsid w:val="00A303B1"/>
    <w:rsid w:val="00A325E0"/>
    <w:rsid w:val="00A33B2A"/>
    <w:rsid w:val="00A4208E"/>
    <w:rsid w:val="00A50AE4"/>
    <w:rsid w:val="00A541E6"/>
    <w:rsid w:val="00A560E5"/>
    <w:rsid w:val="00A74F3A"/>
    <w:rsid w:val="00A75DAC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E16DE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3723"/>
    <w:rsid w:val="00D80EE7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65A"/>
    <w:rsid w:val="00DF5A0B"/>
    <w:rsid w:val="00E04588"/>
    <w:rsid w:val="00E13428"/>
    <w:rsid w:val="00E36CAD"/>
    <w:rsid w:val="00E379B3"/>
    <w:rsid w:val="00E40020"/>
    <w:rsid w:val="00E40DEB"/>
    <w:rsid w:val="00E52C4C"/>
    <w:rsid w:val="00E70398"/>
    <w:rsid w:val="00E873D6"/>
    <w:rsid w:val="00EA5CB0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31A3E"/>
    <w:rsid w:val="00F34E1D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62FF3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41A51-99D1-489C-99DF-575AB1F5E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38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18</cp:revision>
  <cp:lastPrinted>2019-05-22T03:43:00Z</cp:lastPrinted>
  <dcterms:created xsi:type="dcterms:W3CDTF">2019-04-11T03:59:00Z</dcterms:created>
  <dcterms:modified xsi:type="dcterms:W3CDTF">2019-09-03T03:21:00Z</dcterms:modified>
</cp:coreProperties>
</file>